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E66B5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7266FB27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73BDF95B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5A14115E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4EEB1FFC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2D36E269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2D98A425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53DDFCA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6326B03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7400B7C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F05732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F1EA61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5D65F73" w14:textId="4AEBF803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817F22">
        <w:rPr>
          <w:rFonts w:ascii="Avenir Next LT Pro" w:hAnsi="Avenir Next LT Pro" w:cs="Arial"/>
          <w:b/>
          <w:sz w:val="22"/>
          <w:szCs w:val="22"/>
        </w:rPr>
        <w:t>STAPHORST-SNOEI-2023-001</w:t>
      </w:r>
    </w:p>
    <w:p w14:paraId="3C18A73A" w14:textId="7FB73C7D" w:rsidR="008E5BB4" w:rsidRPr="008E5BB4" w:rsidRDefault="007367C0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Staphorst</w:t>
      </w:r>
    </w:p>
    <w:p w14:paraId="18D43E01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215B6F5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BCB9202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BAD270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CBFECC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9EB339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27ACA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018743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52F362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F3C42C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5DB1F1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243A74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875B31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664B18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FFB740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C9E8D7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9A65AD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DF8861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3CBD8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F3ECA9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6EEDCB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4956A5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1D3EC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3FE5AD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FEEEDC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C259E34" w14:textId="2845D05B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7367C0">
        <w:rPr>
          <w:rFonts w:ascii="Avenir Next LT Pro" w:hAnsi="Avenir Next LT Pro" w:cs="Arial"/>
          <w:bCs/>
        </w:rPr>
        <w:t>Gemeente Staphorst</w:t>
      </w:r>
    </w:p>
    <w:p w14:paraId="6A32E45D" w14:textId="44F54425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7367C0">
        <w:rPr>
          <w:rFonts w:ascii="Avenir Next LT Pro" w:hAnsi="Avenir Next LT Pro" w:cs="Arial"/>
          <w:bCs/>
        </w:rPr>
        <w:t xml:space="preserve">Postbus </w:t>
      </w:r>
      <w:r w:rsidR="00FA69A6">
        <w:rPr>
          <w:rFonts w:ascii="Avenir Next LT Pro" w:hAnsi="Avenir Next LT Pro" w:cs="Arial"/>
          <w:bCs/>
        </w:rPr>
        <w:t>2</w:t>
      </w:r>
    </w:p>
    <w:p w14:paraId="3D6FBBD2" w14:textId="5AD816D6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FA69A6">
        <w:rPr>
          <w:rFonts w:ascii="Avenir Next LT Pro" w:hAnsi="Avenir Next LT Pro" w:cs="Arial"/>
          <w:bCs/>
        </w:rPr>
        <w:t>7950 AA  Staphorst</w:t>
      </w:r>
    </w:p>
    <w:p w14:paraId="028540AF" w14:textId="0E585F1F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FA69A6">
        <w:rPr>
          <w:rFonts w:ascii="Avenir Next LT Pro" w:hAnsi="Avenir Next LT Pro" w:cs="Arial"/>
          <w:bCs/>
        </w:rPr>
        <w:t xml:space="preserve">Binnenweg 26, </w:t>
      </w:r>
      <w:r w:rsidR="00F16C6B">
        <w:rPr>
          <w:rFonts w:ascii="Avenir Next LT Pro" w:hAnsi="Avenir Next LT Pro" w:cs="Arial"/>
          <w:bCs/>
        </w:rPr>
        <w:t>7951 DE  Staphorst</w:t>
      </w:r>
    </w:p>
    <w:p w14:paraId="4D0F2170" w14:textId="1082C602" w:rsidR="00105DFA" w:rsidRPr="00FA69A6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FA69A6">
        <w:rPr>
          <w:rFonts w:ascii="Avenir Next LT Pro" w:hAnsi="Avenir Next LT Pro" w:cs="Arial"/>
          <w:color w:val="000000"/>
        </w:rPr>
        <w:t xml:space="preserve">Datum: </w:t>
      </w:r>
      <w:r w:rsidRPr="00FA69A6">
        <w:rPr>
          <w:rFonts w:ascii="Avenir Next LT Pro" w:hAnsi="Avenir Next LT Pro" w:cs="Arial"/>
          <w:color w:val="000000"/>
        </w:rPr>
        <w:tab/>
      </w:r>
      <w:r w:rsidR="00F16C6B">
        <w:rPr>
          <w:rFonts w:ascii="Avenir Next LT Pro" w:hAnsi="Avenir Next LT Pro" w:cs="Arial"/>
          <w:bCs/>
        </w:rPr>
        <w:t>2 juni 2023</w:t>
      </w:r>
    </w:p>
    <w:p w14:paraId="58829171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24127F08" w14:textId="77777777" w:rsidR="00673B49" w:rsidRDefault="00673B49" w:rsidP="007D056C">
      <w:pPr>
        <w:rPr>
          <w:rFonts w:ascii="Arial" w:hAnsi="Arial" w:cs="Arial"/>
        </w:rPr>
      </w:pPr>
    </w:p>
    <w:p w14:paraId="74A02DB8" w14:textId="77777777" w:rsidR="00673B49" w:rsidRDefault="00673B49" w:rsidP="007D056C">
      <w:pPr>
        <w:rPr>
          <w:rFonts w:ascii="Arial" w:hAnsi="Arial" w:cs="Arial"/>
        </w:rPr>
        <w:sectPr w:rsidR="00673B49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4006E78D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63EDE1DD" w14:textId="77777777" w:rsidR="00003FEB" w:rsidRDefault="00003FEB">
      <w:pPr>
        <w:rPr>
          <w:rFonts w:ascii="Gill Sans MT" w:hAnsi="Gill Sans MT" w:cs="Tahoma"/>
          <w:sz w:val="22"/>
        </w:rPr>
      </w:pPr>
    </w:p>
    <w:p w14:paraId="2A53145C" w14:textId="098C6405" w:rsidR="00302917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136529480" w:history="1">
        <w:r w:rsidR="00302917" w:rsidRPr="003629CB">
          <w:rPr>
            <w:rStyle w:val="Hyperlink"/>
            <w:rFonts w:ascii="Avenir Next LT Pro" w:hAnsi="Avenir Next LT Pro"/>
            <w:noProof/>
          </w:rPr>
          <w:t>1. Inleiding</w:t>
        </w:r>
        <w:r w:rsidR="00302917">
          <w:rPr>
            <w:noProof/>
            <w:webHidden/>
          </w:rPr>
          <w:tab/>
        </w:r>
        <w:r w:rsidR="00302917">
          <w:rPr>
            <w:noProof/>
            <w:webHidden/>
          </w:rPr>
          <w:fldChar w:fldCharType="begin"/>
        </w:r>
        <w:r w:rsidR="00302917">
          <w:rPr>
            <w:noProof/>
            <w:webHidden/>
          </w:rPr>
          <w:instrText xml:space="preserve"> PAGEREF _Toc136529480 \h </w:instrText>
        </w:r>
        <w:r w:rsidR="00302917">
          <w:rPr>
            <w:noProof/>
            <w:webHidden/>
          </w:rPr>
        </w:r>
        <w:r w:rsidR="00302917">
          <w:rPr>
            <w:noProof/>
            <w:webHidden/>
          </w:rPr>
          <w:fldChar w:fldCharType="separate"/>
        </w:r>
        <w:r w:rsidR="00302917">
          <w:rPr>
            <w:noProof/>
            <w:webHidden/>
          </w:rPr>
          <w:t>1</w:t>
        </w:r>
        <w:r w:rsidR="00302917">
          <w:rPr>
            <w:noProof/>
            <w:webHidden/>
          </w:rPr>
          <w:fldChar w:fldCharType="end"/>
        </w:r>
      </w:hyperlink>
    </w:p>
    <w:p w14:paraId="5040E982" w14:textId="2FA8E93F" w:rsidR="00302917" w:rsidRDefault="00302917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36529481" w:history="1">
        <w:r w:rsidRPr="003629CB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_Toc136529481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54B0321" w14:textId="269A8C70" w:rsidR="00302917" w:rsidRDefault="00302917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36529482" w:history="1">
        <w:r w:rsidRPr="003629CB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_Toc136529482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9C40034" w14:textId="7CB8A858" w:rsidR="00302917" w:rsidRDefault="00302917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36529483" w:history="1">
        <w:r w:rsidRPr="003629CB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_Toc136529483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F487DFE" w14:textId="4140F0AB" w:rsidR="00302917" w:rsidRDefault="00302917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36529484" w:history="1">
        <w:r w:rsidRPr="003629CB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_Toc136529484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164E77" w14:textId="452F36CB" w:rsidR="00302917" w:rsidRDefault="00302917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36529485" w:history="1">
        <w:r w:rsidRPr="003629CB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_Toc136529485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1CD193B" w14:textId="12889663" w:rsidR="00302917" w:rsidRDefault="00302917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36529486" w:history="1">
        <w:r w:rsidRPr="003629CB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_Toc136529486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803AFD0" w14:textId="344D926C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607C6FD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0DC5F0F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413779E5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136529480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084C2FEB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6DD70929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6D874BF9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7A7A86D1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4992E767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136529481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23C42E6A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83563BD" w14:textId="33FABFA9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F16C6B">
        <w:rPr>
          <w:rFonts w:ascii="Avenir Next LT Pro" w:hAnsi="Avenir Next LT Pro" w:cs="Arial"/>
          <w:bCs/>
        </w:rPr>
        <w:t>STAPHORST</w:t>
      </w:r>
      <w:r w:rsidR="00F16C6B">
        <w:rPr>
          <w:rFonts w:ascii="Avenir Next LT Pro" w:hAnsi="Avenir Next LT Pro" w:cs="Arial"/>
          <w:bCs/>
        </w:rPr>
        <w:noBreakHyphen/>
        <w:t>SNOEI</w:t>
      </w:r>
      <w:r w:rsidR="00F16C6B">
        <w:rPr>
          <w:rFonts w:ascii="Avenir Next LT Pro" w:hAnsi="Avenir Next LT Pro" w:cs="Arial"/>
          <w:bCs/>
        </w:rPr>
        <w:noBreakHyphen/>
        <w:t>2023</w:t>
      </w:r>
      <w:r w:rsidR="00F16C6B">
        <w:rPr>
          <w:rFonts w:ascii="Avenir Next LT Pro" w:hAnsi="Avenir Next LT Pro" w:cs="Arial"/>
          <w:bCs/>
        </w:rPr>
        <w:noBreakHyphen/>
        <w:t>001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73400B38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7AFB6112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18C7E7F4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481A2B38" w14:textId="77777777" w:rsidR="00042EAD" w:rsidRPr="00B92A99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B92A99">
        <w:rPr>
          <w:rFonts w:ascii="Avenir Next LT Pro" w:hAnsi="Avenir Next LT Pro" w:cs="Arial"/>
        </w:rPr>
        <w:t>Snoeiwerkzaamheden aan bomen</w:t>
      </w:r>
    </w:p>
    <w:p w14:paraId="45B94CA4" w14:textId="77777777" w:rsidR="00042EAD" w:rsidRPr="00B92A99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B92A99">
        <w:rPr>
          <w:rFonts w:ascii="Avenir Next LT Pro" w:hAnsi="Avenir Next LT Pro" w:cs="Arial"/>
        </w:rPr>
        <w:t>Digitaal registreren van uitgevoerde werkzaamheden</w:t>
      </w:r>
    </w:p>
    <w:p w14:paraId="70BE1900" w14:textId="2665E409" w:rsidR="005F1ABA" w:rsidRPr="008A735C" w:rsidRDefault="00B92A99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bijkomende werkzaamheden</w:t>
      </w:r>
    </w:p>
    <w:p w14:paraId="47D204A5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5F08FA4B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7676EC9B" w14:textId="58B0EFB3" w:rsidR="00003FEB" w:rsidRPr="008A735C" w:rsidRDefault="00972907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4B5FDC96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379E3E16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136529482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4CC0926E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2BE67E5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2DA47F2E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1AAFCA06" w14:textId="0A15876A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784188">
        <w:rPr>
          <w:rFonts w:ascii="Avenir Next LT Pro" w:hAnsi="Avenir Next LT Pro" w:cs="Arial"/>
          <w:bCs/>
        </w:rPr>
        <w:t>Gemeente Staphorst</w:t>
      </w:r>
    </w:p>
    <w:p w14:paraId="64E61880" w14:textId="7B3BA51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784188">
        <w:rPr>
          <w:rFonts w:ascii="Avenir Next LT Pro" w:hAnsi="Avenir Next LT Pro" w:cs="Arial"/>
          <w:bCs/>
        </w:rPr>
        <w:t>Binnenweg 26</w:t>
      </w:r>
    </w:p>
    <w:p w14:paraId="6A46DBE9" w14:textId="151E285C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784188">
        <w:rPr>
          <w:rFonts w:ascii="Avenir Next LT Pro" w:hAnsi="Avenir Next LT Pro" w:cs="Arial"/>
          <w:bCs/>
        </w:rPr>
        <w:t>7951 DE  Staphorst</w:t>
      </w:r>
    </w:p>
    <w:p w14:paraId="3B6F6BB0" w14:textId="61A127D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166C6D">
        <w:rPr>
          <w:rFonts w:ascii="Avenir Next LT Pro" w:hAnsi="Avenir Next LT Pro" w:cs="Arial"/>
          <w:bCs/>
        </w:rPr>
        <w:t xml:space="preserve">0522 </w:t>
      </w:r>
      <w:r w:rsidR="00D71D8A">
        <w:rPr>
          <w:rFonts w:ascii="Avenir Next LT Pro" w:hAnsi="Avenir Next LT Pro" w:cs="Arial"/>
          <w:bCs/>
        </w:rPr>
        <w:t>46 74 00</w:t>
      </w:r>
    </w:p>
    <w:p w14:paraId="3C8303F2" w14:textId="0BD9A9DD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D71D8A">
        <w:rPr>
          <w:rFonts w:ascii="Avenir Next LT Pro" w:hAnsi="Avenir Next LT Pro" w:cs="Arial"/>
          <w:bCs/>
        </w:rPr>
        <w:t>J. van de Biezen</w:t>
      </w:r>
    </w:p>
    <w:p w14:paraId="093B3FEC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410FEE8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1B3E171F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3809B995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6821613E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639C78BD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04D0D61C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5AB2B5C7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14F489AF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0452B1C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7379EEE9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C02F01E" w14:textId="77777777" w:rsidR="00302917" w:rsidRPr="008A735C" w:rsidRDefault="00302917" w:rsidP="0030291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Staphorst</w:t>
      </w:r>
    </w:p>
    <w:p w14:paraId="27C28C43" w14:textId="77777777" w:rsidR="00302917" w:rsidRPr="008A735C" w:rsidRDefault="00302917" w:rsidP="0030291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Binnenweg 26</w:t>
      </w:r>
    </w:p>
    <w:p w14:paraId="6D8BA640" w14:textId="77777777" w:rsidR="00302917" w:rsidRPr="008A735C" w:rsidRDefault="00302917" w:rsidP="0030291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7951 DE  Staphorst</w:t>
      </w:r>
    </w:p>
    <w:p w14:paraId="2175E322" w14:textId="77777777" w:rsidR="00302917" w:rsidRPr="008A735C" w:rsidRDefault="00302917" w:rsidP="0030291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0522 46 74 00</w:t>
      </w:r>
    </w:p>
    <w:p w14:paraId="429748D2" w14:textId="77777777" w:rsidR="00302917" w:rsidRPr="008A735C" w:rsidRDefault="00302917" w:rsidP="0030291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 van de Biezen</w:t>
      </w:r>
    </w:p>
    <w:p w14:paraId="2F8CEF26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4CBF625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652B8B46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528AF211" w14:textId="472C95B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302917">
        <w:rPr>
          <w:rFonts w:ascii="Avenir Next LT Pro" w:hAnsi="Avenir Next LT Pro" w:cs="Arial"/>
          <w:bCs/>
        </w:rPr>
        <w:t>STAPHORST-SNOEI-2023-001</w:t>
      </w:r>
    </w:p>
    <w:p w14:paraId="377556C2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B8E2F7D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08C08E2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E1B1DED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157F52C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36657E4A" w14:textId="77777777" w:rsidR="00861DF4" w:rsidRPr="008A735C" w:rsidRDefault="00861DF4">
      <w:pPr>
        <w:rPr>
          <w:rFonts w:ascii="Avenir Next LT Pro" w:hAnsi="Avenir Next LT Pro" w:cs="Arial"/>
        </w:rPr>
      </w:pPr>
    </w:p>
    <w:p w14:paraId="6EAAA689" w14:textId="77777777" w:rsidR="00861DF4" w:rsidRPr="008A735C" w:rsidRDefault="00861DF4">
      <w:pPr>
        <w:rPr>
          <w:rFonts w:ascii="Avenir Next LT Pro" w:hAnsi="Avenir Next LT Pro" w:cs="Arial"/>
        </w:rPr>
      </w:pPr>
    </w:p>
    <w:p w14:paraId="23C3C4D1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286240E5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136529483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5C606928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79AF06CF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4AA526E3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CD1BDB0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34F52345" w14:textId="77777777" w:rsidR="00302917" w:rsidRPr="008A735C" w:rsidRDefault="00302917" w:rsidP="00302917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Staphorst</w:t>
      </w:r>
    </w:p>
    <w:p w14:paraId="3B56E6EF" w14:textId="77777777" w:rsidR="00302917" w:rsidRPr="008A735C" w:rsidRDefault="00302917" w:rsidP="00302917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Binnenweg 26</w:t>
      </w:r>
    </w:p>
    <w:p w14:paraId="0FE622A3" w14:textId="77777777" w:rsidR="00302917" w:rsidRPr="008A735C" w:rsidRDefault="00302917" w:rsidP="00302917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7951 DE  Staphorst</w:t>
      </w:r>
    </w:p>
    <w:p w14:paraId="0ACB8974" w14:textId="771C795D" w:rsidR="00302917" w:rsidRPr="008A735C" w:rsidRDefault="00302917" w:rsidP="00302917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0522 46 74 00</w:t>
      </w:r>
    </w:p>
    <w:p w14:paraId="3D64F07F" w14:textId="1A68DF85" w:rsidR="00302917" w:rsidRPr="008A735C" w:rsidRDefault="00302917" w:rsidP="00302917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 van de Biezen</w:t>
      </w:r>
    </w:p>
    <w:p w14:paraId="2FA33F92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24CA81DB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07E482C8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6479EC6D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136529484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346FED29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4EA1663" w14:textId="36588C60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302917">
        <w:rPr>
          <w:rFonts w:ascii="Avenir Next LT Pro" w:hAnsi="Avenir Next LT Pro" w:cs="Arial"/>
          <w:bCs/>
        </w:rPr>
        <w:t>STAPHORST</w:t>
      </w:r>
      <w:r w:rsidR="00302917">
        <w:rPr>
          <w:rFonts w:ascii="Avenir Next LT Pro" w:hAnsi="Avenir Next LT Pro" w:cs="Arial"/>
          <w:bCs/>
        </w:rPr>
        <w:noBreakHyphen/>
        <w:t>SNOEI</w:t>
      </w:r>
      <w:r w:rsidR="00302917">
        <w:rPr>
          <w:rFonts w:ascii="Avenir Next LT Pro" w:hAnsi="Avenir Next LT Pro" w:cs="Arial"/>
          <w:bCs/>
        </w:rPr>
        <w:noBreakHyphen/>
        <w:t>2023</w:t>
      </w:r>
      <w:r w:rsidR="00302917">
        <w:rPr>
          <w:rFonts w:ascii="Avenir Next LT Pro" w:hAnsi="Avenir Next LT Pro" w:cs="Arial"/>
          <w:bCs/>
        </w:rPr>
        <w:noBreakHyphen/>
        <w:t>001</w:t>
      </w:r>
      <w:r w:rsidR="00CF57AF" w:rsidRPr="008A735C">
        <w:rPr>
          <w:rFonts w:ascii="Avenir Next LT Pro" w:hAnsi="Avenir Next LT Pro" w:cs="Arial"/>
        </w:rPr>
        <w:t>.</w:t>
      </w:r>
    </w:p>
    <w:p w14:paraId="63699B4B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65778973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35E0EEA0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112F2E8B" w14:textId="77777777" w:rsidR="004064DB" w:rsidRPr="004064DB" w:rsidRDefault="004064DB" w:rsidP="004064DB">
      <w:pPr>
        <w:rPr>
          <w:rFonts w:ascii="Arial" w:hAnsi="Arial" w:cs="Arial"/>
        </w:rPr>
      </w:pPr>
    </w:p>
    <w:p w14:paraId="5A1949BC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172E96D4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136529485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715CFB36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E5F9BA8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171E294D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B232AF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0F3518B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0301A7B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718B76F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AADDF62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04E32FD0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1BE812E5" w14:textId="77777777" w:rsidTr="007058D2">
        <w:trPr>
          <w:cantSplit/>
          <w:trHeight w:val="280"/>
        </w:trPr>
        <w:tc>
          <w:tcPr>
            <w:tcW w:w="1126" w:type="dxa"/>
          </w:tcPr>
          <w:p w14:paraId="1B5F7B8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911F9F3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1AEC35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88773FC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6F794C8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1B7AFBC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581964B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613AC55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26B2295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01249B7" w14:textId="77777777" w:rsidTr="007058D2">
        <w:trPr>
          <w:cantSplit/>
          <w:trHeight w:val="280"/>
        </w:trPr>
        <w:tc>
          <w:tcPr>
            <w:tcW w:w="1126" w:type="dxa"/>
          </w:tcPr>
          <w:p w14:paraId="3129A87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62FDB4F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4FD1A87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4CEF62B1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16A9FC3E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3E8522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03861C15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AF003FB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D5906B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B59908D" w14:textId="77777777" w:rsidTr="007058D2">
        <w:trPr>
          <w:cantSplit/>
          <w:trHeight w:val="280"/>
        </w:trPr>
        <w:tc>
          <w:tcPr>
            <w:tcW w:w="1126" w:type="dxa"/>
          </w:tcPr>
          <w:p w14:paraId="18A2BA3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5CF77F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3396B2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CD1D5F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90A7A8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420AD15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340D3FE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04DAE504" w14:textId="77777777" w:rsidTr="007058D2">
        <w:trPr>
          <w:cantSplit/>
          <w:trHeight w:val="280"/>
        </w:trPr>
        <w:tc>
          <w:tcPr>
            <w:tcW w:w="1126" w:type="dxa"/>
          </w:tcPr>
          <w:p w14:paraId="360B794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13906B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3C282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27802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E6CD92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0D447E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AD61C8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310BA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3BCD88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CCCD2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E6230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7FA16EE" w14:textId="77777777" w:rsidTr="007058D2">
        <w:trPr>
          <w:cantSplit/>
          <w:trHeight w:val="280"/>
        </w:trPr>
        <w:tc>
          <w:tcPr>
            <w:tcW w:w="1126" w:type="dxa"/>
          </w:tcPr>
          <w:p w14:paraId="5C908EA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0BCE84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A28605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A057E7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FD17B4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2739A7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82C4053" w14:textId="77777777" w:rsidTr="007058D2">
        <w:trPr>
          <w:cantSplit/>
          <w:trHeight w:val="280"/>
        </w:trPr>
        <w:tc>
          <w:tcPr>
            <w:tcW w:w="1126" w:type="dxa"/>
          </w:tcPr>
          <w:p w14:paraId="004E95C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1D4F40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1A23FE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7A723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C7C4DA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BC80F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5ACA0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A3C79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A04E3D9" w14:textId="77777777" w:rsidTr="007058D2">
        <w:trPr>
          <w:cantSplit/>
          <w:trHeight w:val="280"/>
        </w:trPr>
        <w:tc>
          <w:tcPr>
            <w:tcW w:w="1126" w:type="dxa"/>
          </w:tcPr>
          <w:p w14:paraId="24AC758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725EA41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4987F2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952D634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9F07D5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3906869" w14:textId="77777777" w:rsidTr="007058D2">
        <w:trPr>
          <w:cantSplit/>
          <w:trHeight w:val="280"/>
        </w:trPr>
        <w:tc>
          <w:tcPr>
            <w:tcW w:w="1126" w:type="dxa"/>
          </w:tcPr>
          <w:p w14:paraId="48A5B7B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8852CE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817D8A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5DF76DA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78DF708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2EEC8AA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16025705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72D10A3E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882EBE6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D6A40DD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31A0CEA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125301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0AB3B90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2BCD277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7870E0B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10E3CB0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10470EC4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2D0921CB" w14:textId="77777777" w:rsidTr="00D44A98">
        <w:trPr>
          <w:cantSplit/>
          <w:trHeight w:val="280"/>
        </w:trPr>
        <w:tc>
          <w:tcPr>
            <w:tcW w:w="1126" w:type="dxa"/>
          </w:tcPr>
          <w:p w14:paraId="6A3AEA5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13D644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B3D9D2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65C2265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4460DF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6E93345E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204CE05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4047AD3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8CE077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3301B9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22FB2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759632FB" w14:textId="77777777" w:rsidTr="00D44A98">
        <w:trPr>
          <w:cantSplit/>
          <w:trHeight w:val="280"/>
        </w:trPr>
        <w:tc>
          <w:tcPr>
            <w:tcW w:w="1126" w:type="dxa"/>
          </w:tcPr>
          <w:p w14:paraId="5262257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A43187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B0EAB2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CC9D9A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6AFC2A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CA174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6EB6C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BA2AA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102056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4BFAC4CA" w14:textId="77777777" w:rsidTr="00D44A98">
        <w:trPr>
          <w:cantSplit/>
          <w:trHeight w:val="280"/>
        </w:trPr>
        <w:tc>
          <w:tcPr>
            <w:tcW w:w="1126" w:type="dxa"/>
          </w:tcPr>
          <w:p w14:paraId="1E2EBD0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217449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1ADFB9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A98A67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D3639C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4547E3C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87B9AF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F3CC8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0EE6A74" w14:textId="77777777" w:rsidTr="00D44A98">
        <w:trPr>
          <w:cantSplit/>
          <w:trHeight w:val="280"/>
        </w:trPr>
        <w:tc>
          <w:tcPr>
            <w:tcW w:w="1126" w:type="dxa"/>
          </w:tcPr>
          <w:p w14:paraId="6E5C607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8EE4C7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8F9305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AC0B77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4B817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1B16F6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F0C2B8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576B583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161E4679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282484E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24DE389C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7B1CA29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149654E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6644A21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720B740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3C6FB77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C1D1DCC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C2E6D1E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365AC256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240CE55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1DC7FAD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1BEF3D6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413B22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42A7115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1E50D16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7F43DA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129507D5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2DE234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EFD147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3E061A3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0B29017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3F2AA06E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6159602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3CCA508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387FD96E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C52602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754FD46B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3632654A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7A5A2CB3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7071C35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575ED0A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6B780CA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778A6F6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14DFE13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6BD0A48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3E44677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614248D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46F0A58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190A6AC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3FAF4C7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4315CBA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40DE818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664946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B9D5EE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7F4E7B9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00E8282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6558063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7CF2C3A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0849671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0303B90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0DC6D79D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331B400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77346C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5C6FD12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48B8C01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72ADAE7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0C0AADA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10B394F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54677AC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20DE58C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0D01538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06EEAF4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4444CDFD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04A6AF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1F56F4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1FBAB47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58A9D92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06FC6F2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1D42128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0ACD7E3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086FCE2A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1E9F4D9C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60712652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6FD81105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5A78C90E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4F11E8F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7D23718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53C7E09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35FF43A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1CD2B50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45CA57BE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66C5F84C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53D3701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181406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690CC3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BF8471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ECCB5D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67F90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56F0CD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E94DCB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FE3C69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045BF8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D0AA5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242D8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F2ED3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683C6D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6F772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39E4B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308DF8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674391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BE717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C1464E3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5346231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04C6CA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EF1D0C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DE381B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1BF51DE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2588221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728FE48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53E0C2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864B4D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A7A8E4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B1CC8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201405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0E6B3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187D426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55A7CEA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1AF1F1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648104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5A4DDE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E2325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B2601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61D317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FE82C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EC1E7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5A16D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A2B453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90B4CA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81534DF" w14:textId="77777777" w:rsidTr="006E7A96">
        <w:trPr>
          <w:cantSplit/>
          <w:trHeight w:val="280"/>
        </w:trPr>
        <w:tc>
          <w:tcPr>
            <w:tcW w:w="1126" w:type="dxa"/>
          </w:tcPr>
          <w:p w14:paraId="52E25B7E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50DCD8A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36F4DF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00FB0E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02B7D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5424E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B186B5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D9BB2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5ED678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FA9DE9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2CD465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0F1D6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E847B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3099F141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1CC924D4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136529486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6B96A72A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D97E169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6AF2308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57DFB1FC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A8001" w14:textId="77777777" w:rsidR="007E7A93" w:rsidRDefault="007E7A93">
      <w:r>
        <w:separator/>
      </w:r>
    </w:p>
  </w:endnote>
  <w:endnote w:type="continuationSeparator" w:id="0">
    <w:p w14:paraId="15B02D4E" w14:textId="77777777" w:rsidR="007E7A93" w:rsidRDefault="007E7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EC165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1E0E0E42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37D4300C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6C3561A5" wp14:editId="56EFE1A3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AB52832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673469CB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BB01D3B" wp14:editId="3E5E334E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B9995D8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C1A30BB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3EE30D21" wp14:editId="277B8401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B96A49F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4883EC1C" wp14:editId="0805CE89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73694B1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25A650D9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61D10182" wp14:editId="2A33CAB8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CD9BA9C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C06B6" w14:textId="77777777" w:rsidR="007E7A93" w:rsidRDefault="007E7A93">
      <w:r>
        <w:separator/>
      </w:r>
    </w:p>
  </w:footnote>
  <w:footnote w:type="continuationSeparator" w:id="0">
    <w:p w14:paraId="1B400647" w14:textId="77777777" w:rsidR="007E7A93" w:rsidRDefault="007E7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400B3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DB8DA56" wp14:editId="279CF00F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E190D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AB2289F" wp14:editId="2FCD25F1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476296383">
    <w:abstractNumId w:val="26"/>
  </w:num>
  <w:num w:numId="2" w16cid:durableId="1029720567">
    <w:abstractNumId w:val="20"/>
  </w:num>
  <w:num w:numId="3" w16cid:durableId="1308587012">
    <w:abstractNumId w:val="10"/>
  </w:num>
  <w:num w:numId="4" w16cid:durableId="741635017">
    <w:abstractNumId w:val="25"/>
  </w:num>
  <w:num w:numId="5" w16cid:durableId="728655578">
    <w:abstractNumId w:val="13"/>
  </w:num>
  <w:num w:numId="6" w16cid:durableId="261232841">
    <w:abstractNumId w:val="11"/>
  </w:num>
  <w:num w:numId="7" w16cid:durableId="1277757958">
    <w:abstractNumId w:val="8"/>
  </w:num>
  <w:num w:numId="8" w16cid:durableId="985470314">
    <w:abstractNumId w:val="4"/>
  </w:num>
  <w:num w:numId="9" w16cid:durableId="858592359">
    <w:abstractNumId w:val="9"/>
  </w:num>
  <w:num w:numId="10" w16cid:durableId="1026325102">
    <w:abstractNumId w:val="22"/>
  </w:num>
  <w:num w:numId="11" w16cid:durableId="719747167">
    <w:abstractNumId w:val="2"/>
  </w:num>
  <w:num w:numId="12" w16cid:durableId="146437929">
    <w:abstractNumId w:val="5"/>
  </w:num>
  <w:num w:numId="13" w16cid:durableId="1657762122">
    <w:abstractNumId w:val="14"/>
  </w:num>
  <w:num w:numId="14" w16cid:durableId="1506557833">
    <w:abstractNumId w:val="15"/>
  </w:num>
  <w:num w:numId="15" w16cid:durableId="219218261">
    <w:abstractNumId w:val="24"/>
  </w:num>
  <w:num w:numId="16" w16cid:durableId="1216350591">
    <w:abstractNumId w:val="28"/>
  </w:num>
  <w:num w:numId="17" w16cid:durableId="377432823">
    <w:abstractNumId w:val="23"/>
  </w:num>
  <w:num w:numId="18" w16cid:durableId="276177178">
    <w:abstractNumId w:val="0"/>
  </w:num>
  <w:num w:numId="19" w16cid:durableId="1681738030">
    <w:abstractNumId w:val="6"/>
  </w:num>
  <w:num w:numId="20" w16cid:durableId="1932468866">
    <w:abstractNumId w:val="27"/>
  </w:num>
  <w:num w:numId="21" w16cid:durableId="224336685">
    <w:abstractNumId w:val="21"/>
  </w:num>
  <w:num w:numId="22" w16cid:durableId="1435828474">
    <w:abstractNumId w:val="12"/>
  </w:num>
  <w:num w:numId="23" w16cid:durableId="2056848803">
    <w:abstractNumId w:val="1"/>
  </w:num>
  <w:num w:numId="24" w16cid:durableId="936016018">
    <w:abstractNumId w:val="16"/>
  </w:num>
  <w:num w:numId="25" w16cid:durableId="2111924350">
    <w:abstractNumId w:val="7"/>
  </w:num>
  <w:num w:numId="26" w16cid:durableId="615988464">
    <w:abstractNumId w:val="18"/>
  </w:num>
  <w:num w:numId="27" w16cid:durableId="931473788">
    <w:abstractNumId w:val="17"/>
  </w:num>
  <w:num w:numId="28" w16cid:durableId="1368532836">
    <w:abstractNumId w:val="3"/>
  </w:num>
  <w:num w:numId="29" w16cid:durableId="1147570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A93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66C6D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D0056"/>
    <w:rsid w:val="002D0210"/>
    <w:rsid w:val="002F69EC"/>
    <w:rsid w:val="00302917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367C0"/>
    <w:rsid w:val="00742DD8"/>
    <w:rsid w:val="0077083C"/>
    <w:rsid w:val="00773A6F"/>
    <w:rsid w:val="00781B02"/>
    <w:rsid w:val="00784188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E7A93"/>
    <w:rsid w:val="007F136B"/>
    <w:rsid w:val="007F29EA"/>
    <w:rsid w:val="0080217F"/>
    <w:rsid w:val="0080752C"/>
    <w:rsid w:val="00817F22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3E71"/>
    <w:rsid w:val="0095513E"/>
    <w:rsid w:val="00972907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2A99"/>
    <w:rsid w:val="00B959EC"/>
    <w:rsid w:val="00BA0CA6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71D8A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6C6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A69A6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0B0EFF41"/>
  <w15:chartTrackingRefBased/>
  <w15:docId w15:val="{AD9DF2F3-147B-4AF7-9CD9-56D118A8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3_Projecten\Staphorst\1_Raamovereenkomst%20cyclisch%20onderhoud%20bomen\2_Bestek\3_Definitief\Oplevermap\BWA_V&amp;G%20plan_sjabloon%20(Jasper%20van%20de%20Biezen)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5" ma:contentTypeDescription="Een nieuw document maken." ma:contentTypeScope="" ma:versionID="9be38d69ce4118c7cf6d5d7a01b5fb25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cad944873a062e0e30fc436dfb65028b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3.xml><?xml version="1.0" encoding="utf-8"?>
<ds:datastoreItem xmlns:ds="http://schemas.openxmlformats.org/officeDocument/2006/customXml" ds:itemID="{1523A682-1FBB-475B-94B6-B29DC6834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BWA_V&amp;G plan_sjabloon (Jasper van de Biezen)</Template>
  <TotalTime>11</TotalTime>
  <Pages>12</Pages>
  <Words>1017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9045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11</cp:revision>
  <cp:lastPrinted>2016-12-02T11:43:00Z</cp:lastPrinted>
  <dcterms:created xsi:type="dcterms:W3CDTF">2023-06-01T14:20:00Z</dcterms:created>
  <dcterms:modified xsi:type="dcterms:W3CDTF">2023-06-01T14:31:00Z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